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4B5849" w14:textId="77777777" w:rsidR="00F438CB" w:rsidRDefault="00F438CB" w:rsidP="00F438C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Walter WYMOND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fl.1444)</w:t>
      </w:r>
    </w:p>
    <w:p w14:paraId="5486B086" w14:textId="77777777" w:rsidR="00F438CB" w:rsidRDefault="00F438CB" w:rsidP="00F438C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the diocese of Exeter.</w:t>
      </w:r>
    </w:p>
    <w:p w14:paraId="4E2EF3DF" w14:textId="77777777" w:rsidR="00F438CB" w:rsidRDefault="00F438CB" w:rsidP="00F438CB">
      <w:pPr>
        <w:pStyle w:val="NoSpacing"/>
        <w:rPr>
          <w:rFonts w:cs="Times New Roman"/>
          <w:szCs w:val="24"/>
        </w:rPr>
      </w:pPr>
    </w:p>
    <w:p w14:paraId="7A4EA121" w14:textId="77777777" w:rsidR="00F438CB" w:rsidRDefault="00F438CB" w:rsidP="00F438CB">
      <w:pPr>
        <w:pStyle w:val="NoSpacing"/>
        <w:rPr>
          <w:rFonts w:cs="Times New Roman"/>
          <w:szCs w:val="24"/>
        </w:rPr>
      </w:pPr>
    </w:p>
    <w:p w14:paraId="35885724" w14:textId="77777777" w:rsidR="00F438CB" w:rsidRDefault="00F438CB" w:rsidP="00F438C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1444</w:t>
      </w:r>
      <w:r>
        <w:rPr>
          <w:rFonts w:cs="Times New Roman"/>
          <w:szCs w:val="24"/>
        </w:rPr>
        <w:tab/>
        <w:t xml:space="preserve">He was ordained to his first tonsure by James, Bishop of </w:t>
      </w:r>
      <w:proofErr w:type="spellStart"/>
      <w:r>
        <w:rPr>
          <w:rFonts w:cs="Times New Roman"/>
          <w:szCs w:val="24"/>
        </w:rPr>
        <w:t>Achonry</w:t>
      </w:r>
      <w:proofErr w:type="spellEnd"/>
      <w:r>
        <w:rPr>
          <w:rFonts w:cs="Times New Roman"/>
          <w:szCs w:val="24"/>
        </w:rPr>
        <w:t>.</w:t>
      </w:r>
    </w:p>
    <w:p w14:paraId="4A83C623" w14:textId="77777777" w:rsidR="00F438CB" w:rsidRDefault="00F438CB" w:rsidP="00F438C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(“The Register of Edmund Lacy, Bishop of Exeter 1420-55 part 4” </w:t>
      </w:r>
    </w:p>
    <w:p w14:paraId="3C55002F" w14:textId="77777777" w:rsidR="00F438CB" w:rsidRDefault="00F438CB" w:rsidP="00F438CB">
      <w:pPr>
        <w:pStyle w:val="NoSpacing"/>
        <w:ind w:left="720" w:firstLine="720"/>
        <w:rPr>
          <w:rFonts w:cs="Times New Roman"/>
          <w:szCs w:val="24"/>
        </w:rPr>
      </w:pPr>
      <w:proofErr w:type="spellStart"/>
      <w:r>
        <w:rPr>
          <w:rFonts w:cs="Times New Roman"/>
          <w:szCs w:val="24"/>
        </w:rPr>
        <w:t>ed.G.R</w:t>
      </w:r>
      <w:proofErr w:type="spellEnd"/>
      <w:r>
        <w:rPr>
          <w:rFonts w:cs="Times New Roman"/>
          <w:szCs w:val="24"/>
        </w:rPr>
        <w:t>. Dunstan pub. by The Canterbury and York Society 1971 p.196)</w:t>
      </w:r>
    </w:p>
    <w:p w14:paraId="23F4F241" w14:textId="77777777" w:rsidR="00F438CB" w:rsidRDefault="00F438CB" w:rsidP="00F438CB">
      <w:pPr>
        <w:pStyle w:val="NoSpacing"/>
        <w:rPr>
          <w:rFonts w:cs="Times New Roman"/>
          <w:szCs w:val="24"/>
        </w:rPr>
      </w:pPr>
    </w:p>
    <w:p w14:paraId="06FE5FAA" w14:textId="77777777" w:rsidR="00F438CB" w:rsidRDefault="00F438CB" w:rsidP="00F438CB">
      <w:pPr>
        <w:pStyle w:val="NoSpacing"/>
        <w:rPr>
          <w:rFonts w:cs="Times New Roman"/>
          <w:szCs w:val="24"/>
        </w:rPr>
      </w:pPr>
    </w:p>
    <w:p w14:paraId="67A8AB23" w14:textId="77777777" w:rsidR="00F438CB" w:rsidRDefault="00F438CB" w:rsidP="00F438C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19 October 2023</w:t>
      </w:r>
    </w:p>
    <w:p w14:paraId="66F4DC2C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A05C87" w14:textId="77777777" w:rsidR="00F438CB" w:rsidRDefault="00F438CB" w:rsidP="009139A6">
      <w:r>
        <w:separator/>
      </w:r>
    </w:p>
  </w:endnote>
  <w:endnote w:type="continuationSeparator" w:id="0">
    <w:p w14:paraId="4E9B16D4" w14:textId="77777777" w:rsidR="00F438CB" w:rsidRDefault="00F438C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14962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2137E4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BC613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AF7786" w14:textId="77777777" w:rsidR="00F438CB" w:rsidRDefault="00F438CB" w:rsidP="009139A6">
      <w:r>
        <w:separator/>
      </w:r>
    </w:p>
  </w:footnote>
  <w:footnote w:type="continuationSeparator" w:id="0">
    <w:p w14:paraId="618EDF0A" w14:textId="77777777" w:rsidR="00F438CB" w:rsidRDefault="00F438C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51B2C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B4507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26F27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8CB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438CB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D596FB"/>
  <w15:chartTrackingRefBased/>
  <w15:docId w15:val="{7FE5DB62-7A49-49FD-A2F7-24F7CEF939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42</Words>
  <Characters>242</Characters>
  <Application>Microsoft Office Word</Application>
  <DocSecurity>0</DocSecurity>
  <Lines>2</Lines>
  <Paragraphs>1</Paragraphs>
  <ScaleCrop>false</ScaleCrop>
  <Company/>
  <LinksUpToDate>false</LinksUpToDate>
  <CharactersWithSpaces>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2023-10-19T19:38:00Z</dcterms:created>
  <dcterms:modified xsi:type="dcterms:W3CDTF">2023-10-19T19:39:00Z</dcterms:modified>
</cp:coreProperties>
</file>